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C20B5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58F7E3E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Evenwood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County Durham. Yeoman.</w:t>
      </w:r>
    </w:p>
    <w:p w14:paraId="2CEAFD19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FC6320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3A18F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7D09CA1B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9B61DF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68FCA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C701E2" w14:textId="77777777" w:rsidR="002F4088" w:rsidRDefault="002F4088" w:rsidP="002F40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2022</w:t>
      </w:r>
    </w:p>
    <w:p w14:paraId="0CD698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9147" w14:textId="77777777" w:rsidR="002F4088" w:rsidRDefault="002F4088" w:rsidP="009139A6">
      <w:r>
        <w:separator/>
      </w:r>
    </w:p>
  </w:endnote>
  <w:endnote w:type="continuationSeparator" w:id="0">
    <w:p w14:paraId="127B29C9" w14:textId="77777777" w:rsidR="002F4088" w:rsidRDefault="002F40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F5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15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D5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B8174" w14:textId="77777777" w:rsidR="002F4088" w:rsidRDefault="002F4088" w:rsidP="009139A6">
      <w:r>
        <w:separator/>
      </w:r>
    </w:p>
  </w:footnote>
  <w:footnote w:type="continuationSeparator" w:id="0">
    <w:p w14:paraId="4E8A7AC5" w14:textId="77777777" w:rsidR="002F4088" w:rsidRDefault="002F40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A8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8E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1E7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088"/>
    <w:rsid w:val="000666E0"/>
    <w:rsid w:val="002510B7"/>
    <w:rsid w:val="002F408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54B2A"/>
  <w15:chartTrackingRefBased/>
  <w15:docId w15:val="{CC7D44CF-BA52-47B3-9585-29BF2478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2F40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2022-01-26T18:42:00Z</dcterms:created>
  <dcterms:modified xsi:type="dcterms:W3CDTF">2022-01-26T18:43:00Z</dcterms:modified>
</cp:coreProperties>
</file>